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7DA" w:rsidRDefault="007147DA" w:rsidP="00312BFB">
      <w:pPr>
        <w:pStyle w:val="NoSpacing"/>
        <w:shd w:val="clear" w:color="auto" w:fill="F4B08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SÖZCÜKTE ANLAM KONU TESTİ-2</w:t>
      </w:r>
    </w:p>
    <w:p w:rsidR="007147DA" w:rsidRDefault="007147DA" w:rsidP="00312BFB"/>
    <w:p w:rsidR="007147DA" w:rsidRDefault="007147DA" w:rsidP="00312BFB">
      <w:pPr>
        <w:pStyle w:val="NoSpacing"/>
        <w:rPr>
          <w:rFonts w:ascii="Times New Roman" w:hAnsi="Times New Roman"/>
          <w:b/>
        </w:rPr>
        <w:sectPr w:rsidR="007147D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147DA" w:rsidRDefault="007147DA" w:rsidP="00D33959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Aşağıdaki cümlelerden hangisinde </w:t>
      </w:r>
      <w:r w:rsidRPr="00A102A4">
        <w:rPr>
          <w:rFonts w:ascii="Times New Roman" w:hAnsi="Times New Roman"/>
        </w:rPr>
        <w:t>“soğuk”</w:t>
      </w:r>
      <w:r>
        <w:rPr>
          <w:rFonts w:ascii="Times New Roman" w:hAnsi="Times New Roman"/>
          <w:b/>
        </w:rPr>
        <w:t xml:space="preserve"> kelimesi mecaz anlamda kullanılmıştır?</w:t>
      </w:r>
    </w:p>
    <w:p w:rsidR="007147DA" w:rsidRDefault="007147DA" w:rsidP="00A102A4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A102A4">
      <w:pPr>
        <w:pStyle w:val="NoSpacing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Soğuk suyu içince hemen öksürmeye başladı.</w:t>
      </w:r>
    </w:p>
    <w:p w:rsidR="007147DA" w:rsidRDefault="007147DA" w:rsidP="00A102A4">
      <w:pPr>
        <w:pStyle w:val="NoSpacing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Ona o kadar soğuk davrandı ki, çok fazla oturmadan kalktı.</w:t>
      </w:r>
    </w:p>
    <w:p w:rsidR="007147DA" w:rsidRPr="00A102A4" w:rsidRDefault="007147DA" w:rsidP="00A102A4">
      <w:pPr>
        <w:pStyle w:val="NoSpacing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Bu meyve suyu çok soğuk.</w:t>
      </w:r>
    </w:p>
    <w:p w:rsidR="007147DA" w:rsidRDefault="007147DA" w:rsidP="00A102A4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A102A4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A102A4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D33959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4" o:spid="_x0000_s1026" type="#_x0000_t63" style="position:absolute;left:0;text-align:left;margin-left:39.4pt;margin-top:7.7pt;width:69.75pt;height:55.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" adj="24376,32741" fillcolor="window" strokecolor="windowText" strokeweight="1pt">
            <v:textbox>
              <w:txbxContent>
                <w:p w:rsidR="007147DA" w:rsidRDefault="007147DA" w:rsidP="00B75FA7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Soğuk</w:t>
                  </w:r>
                </w:p>
                <w:p w:rsidR="007147DA" w:rsidRPr="00B75FA7" w:rsidRDefault="007147DA" w:rsidP="00B75FA7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Sıcak</w:t>
                  </w:r>
                  <w:r w:rsidRPr="00B75FA7">
                    <w:rPr>
                      <w:rFonts w:ascii="Times New Roman" w:hAnsi="Times New Roman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val Belirtme Çizgisi 2" o:spid="_x0000_s1027" type="#_x0000_t63" style="position:absolute;left:0;text-align:left;margin-left:168.4pt;margin-top:8.45pt;width:54pt;height:54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" adj="5921,28565" strokeweight="1pt">
            <v:textbox>
              <w:txbxContent>
                <w:p w:rsidR="007147DA" w:rsidRPr="00B75FA7" w:rsidRDefault="007147DA" w:rsidP="00B75FA7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 w:rsidRPr="00B75FA7">
                    <w:rPr>
                      <w:rFonts w:ascii="Times New Roman" w:hAnsi="Times New Roman"/>
                      <w:b/>
                    </w:rPr>
                    <w:t>Az</w:t>
                  </w:r>
                </w:p>
                <w:p w:rsidR="007147DA" w:rsidRPr="00B75FA7" w:rsidRDefault="007147DA" w:rsidP="00B75FA7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B75FA7">
                    <w:rPr>
                      <w:rFonts w:ascii="Times New Roman" w:hAnsi="Times New Roman"/>
                      <w:b/>
                    </w:rPr>
                    <w:t xml:space="preserve">Çok 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</w:rPr>
        <w:t xml:space="preserve">   </w:t>
      </w:r>
    </w:p>
    <w:p w:rsidR="007147DA" w:rsidRDefault="007147DA" w:rsidP="00B75FA7">
      <w:pPr>
        <w:pStyle w:val="NoSpacing"/>
        <w:ind w:left="72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Oval Belirtme Çizgisi 3" o:spid="_x0000_s1028" type="#_x0000_t63" style="position:absolute;left:0;text-align:left;margin-left:104.65pt;margin-top:1.05pt;width:63pt;height:55.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" adj="16421,31865" fillcolor="window" strokecolor="windowText" strokeweight="1pt">
            <v:textbox>
              <w:txbxContent>
                <w:p w:rsidR="007147DA" w:rsidRPr="00B75FA7" w:rsidRDefault="007147DA" w:rsidP="00B75FA7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 w:rsidRPr="00B75FA7">
                    <w:rPr>
                      <w:rFonts w:ascii="Times New Roman" w:hAnsi="Times New Roman"/>
                      <w:b/>
                    </w:rPr>
                    <w:t>Geniş</w:t>
                  </w:r>
                </w:p>
                <w:p w:rsidR="007147DA" w:rsidRPr="00B75FA7" w:rsidRDefault="007147DA" w:rsidP="00B75FA7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 w:rsidRPr="00B75FA7">
                    <w:rPr>
                      <w:rFonts w:ascii="Times New Roman" w:hAnsi="Times New Roman"/>
                      <w:b/>
                    </w:rPr>
                    <w:t xml:space="preserve">Dar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9" type="#_x0000_t75" style="position:absolute;left:0;text-align:left;margin-left:35.65pt;margin-top:24.3pt;width:171pt;height:130.3pt;z-index:251650048;visibility:visible" wrapcoords="-95 0 -95 21476 21600 21476 21600 0 -95 0">
            <v:imagedata r:id="rId5" o:title=""/>
            <w10:wrap type="through"/>
          </v:shape>
        </w:pict>
      </w:r>
    </w:p>
    <w:p w:rsidR="007147DA" w:rsidRDefault="007147DA" w:rsidP="00B75FA7">
      <w:pPr>
        <w:pStyle w:val="NoSpacing"/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Öğrencilerin verdiği cevaplara göre, öğretmen hangi kelime türüne örnek söylemelerini istemiştir?</w:t>
      </w:r>
    </w:p>
    <w:p w:rsidR="007147DA" w:rsidRDefault="007147DA" w:rsidP="00B75FA7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B75FA7">
      <w:pPr>
        <w:pStyle w:val="NoSpacing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>Zıt Anlamlı Kelimeler</w:t>
      </w:r>
    </w:p>
    <w:p w:rsidR="007147DA" w:rsidRDefault="007147DA" w:rsidP="00B75FA7">
      <w:pPr>
        <w:pStyle w:val="NoSpacing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>Eş Anlamlı Kelimeler</w:t>
      </w:r>
    </w:p>
    <w:p w:rsidR="007147DA" w:rsidRPr="00B75FA7" w:rsidRDefault="007147DA" w:rsidP="00B75FA7">
      <w:pPr>
        <w:pStyle w:val="NoSpacing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>Eş Sesli Kelimeler</w:t>
      </w:r>
    </w:p>
    <w:p w:rsidR="007147DA" w:rsidRDefault="007147DA" w:rsidP="00B75FA7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B75FA7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B75FA7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D33959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“ </w:t>
      </w:r>
      <w:r w:rsidRPr="00475C64">
        <w:rPr>
          <w:rFonts w:ascii="Times New Roman" w:hAnsi="Times New Roman"/>
        </w:rPr>
        <w:t>Uçak – Pilot</w:t>
      </w:r>
      <w:r>
        <w:rPr>
          <w:rFonts w:ascii="Times New Roman" w:hAnsi="Times New Roman"/>
          <w:b/>
        </w:rPr>
        <w:t xml:space="preserve">” arasındaki anlam ilişkisi aşağıdakilerden hangisinde </w:t>
      </w:r>
      <w:r w:rsidRPr="00475C64">
        <w:rPr>
          <w:rFonts w:ascii="Times New Roman" w:hAnsi="Times New Roman"/>
          <w:b/>
          <w:u w:val="single"/>
        </w:rPr>
        <w:t>yoktur</w:t>
      </w:r>
      <w:r>
        <w:rPr>
          <w:rFonts w:ascii="Times New Roman" w:hAnsi="Times New Roman"/>
          <w:b/>
        </w:rPr>
        <w:t>?</w:t>
      </w:r>
    </w:p>
    <w:p w:rsidR="007147DA" w:rsidRDefault="007147DA" w:rsidP="00475C64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475C64">
      <w:pPr>
        <w:pStyle w:val="NoSpacing"/>
        <w:numPr>
          <w:ilvl w:val="0"/>
          <w:numId w:val="20"/>
        </w:numPr>
        <w:rPr>
          <w:rFonts w:ascii="Times New Roman" w:hAnsi="Times New Roman"/>
        </w:rPr>
      </w:pPr>
      <w:r>
        <w:rPr>
          <w:rFonts w:ascii="Times New Roman" w:hAnsi="Times New Roman"/>
        </w:rPr>
        <w:t>Tren – Şoför</w:t>
      </w:r>
    </w:p>
    <w:p w:rsidR="007147DA" w:rsidRDefault="007147DA" w:rsidP="00475C64">
      <w:pPr>
        <w:pStyle w:val="NoSpacing"/>
        <w:numPr>
          <w:ilvl w:val="0"/>
          <w:numId w:val="20"/>
        </w:numPr>
        <w:rPr>
          <w:rFonts w:ascii="Times New Roman" w:hAnsi="Times New Roman"/>
        </w:rPr>
      </w:pPr>
      <w:r>
        <w:rPr>
          <w:rFonts w:ascii="Times New Roman" w:hAnsi="Times New Roman"/>
        </w:rPr>
        <w:t>Gemi – Kaptan</w:t>
      </w:r>
    </w:p>
    <w:p w:rsidR="007147DA" w:rsidRDefault="007147DA" w:rsidP="00475C64">
      <w:pPr>
        <w:pStyle w:val="NoSpacing"/>
        <w:numPr>
          <w:ilvl w:val="0"/>
          <w:numId w:val="20"/>
        </w:numPr>
        <w:rPr>
          <w:rFonts w:ascii="Times New Roman" w:hAnsi="Times New Roman"/>
        </w:rPr>
      </w:pPr>
      <w:r>
        <w:rPr>
          <w:rFonts w:ascii="Times New Roman" w:hAnsi="Times New Roman"/>
        </w:rPr>
        <w:t>Tren – Makinist</w:t>
      </w:r>
    </w:p>
    <w:p w:rsidR="007147DA" w:rsidRDefault="007147DA" w:rsidP="00475C64">
      <w:pPr>
        <w:pStyle w:val="NoSpacing"/>
        <w:ind w:left="1080"/>
        <w:rPr>
          <w:rFonts w:ascii="Times New Roman" w:hAnsi="Times New Roman"/>
        </w:rPr>
      </w:pPr>
    </w:p>
    <w:p w:rsidR="007147DA" w:rsidRDefault="007147DA" w:rsidP="00475C64">
      <w:pPr>
        <w:pStyle w:val="NoSpacing"/>
        <w:ind w:left="1080"/>
        <w:rPr>
          <w:rFonts w:ascii="Times New Roman" w:hAnsi="Times New Roman"/>
        </w:rPr>
      </w:pPr>
    </w:p>
    <w:p w:rsidR="007147DA" w:rsidRPr="00475C64" w:rsidRDefault="007147DA" w:rsidP="00475C64">
      <w:pPr>
        <w:pStyle w:val="NoSpacing"/>
        <w:ind w:left="1080"/>
        <w:rPr>
          <w:rFonts w:ascii="Times New Roman" w:hAnsi="Times New Roman"/>
        </w:rPr>
      </w:pPr>
    </w:p>
    <w:p w:rsidR="007147DA" w:rsidRDefault="007147DA" w:rsidP="00D33959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Aşağıdaki kelimelerden hangisinin eş anlamlısı “</w:t>
      </w:r>
      <w:r w:rsidRPr="00FC0E53">
        <w:rPr>
          <w:rFonts w:ascii="Times New Roman" w:hAnsi="Times New Roman"/>
        </w:rPr>
        <w:t>lisan</w:t>
      </w:r>
      <w:r>
        <w:rPr>
          <w:rFonts w:ascii="Times New Roman" w:hAnsi="Times New Roman"/>
          <w:b/>
        </w:rPr>
        <w:t>” kelimesidir?</w:t>
      </w:r>
    </w:p>
    <w:p w:rsidR="007147DA" w:rsidRDefault="007147DA" w:rsidP="00FC0E53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FC0E53">
      <w:pPr>
        <w:pStyle w:val="NoSpacing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Güz           b) Ak              c) Dil</w:t>
      </w:r>
    </w:p>
    <w:p w:rsidR="007147DA" w:rsidRDefault="007147DA" w:rsidP="00FC0E53">
      <w:pPr>
        <w:pStyle w:val="NoSpacing"/>
        <w:ind w:left="1080"/>
        <w:rPr>
          <w:rFonts w:ascii="Times New Roman" w:hAnsi="Times New Roman"/>
        </w:rPr>
      </w:pPr>
    </w:p>
    <w:p w:rsidR="007147DA" w:rsidRDefault="007147DA" w:rsidP="00FC0E53">
      <w:pPr>
        <w:pStyle w:val="NoSpacing"/>
        <w:ind w:left="1080"/>
        <w:rPr>
          <w:rFonts w:ascii="Times New Roman" w:hAnsi="Times New Roman"/>
        </w:rPr>
      </w:pPr>
    </w:p>
    <w:p w:rsidR="007147DA" w:rsidRDefault="007147DA" w:rsidP="008D15F1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30" type="#_x0000_t62" style="position:absolute;left:0;text-align:left;margin-left:57.4pt;margin-top:.5pt;width:151.5pt;height:43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" adj="-1506,32537" strokeweight="1pt">
            <v:textbox>
              <w:txbxContent>
                <w:p w:rsidR="007147DA" w:rsidRPr="008D15F1" w:rsidRDefault="007147DA" w:rsidP="008D15F1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Üç tane soyut anlamlı kelime söyleyin bakalım.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</w:rPr>
        <w:t xml:space="preserve">  </w:t>
      </w:r>
    </w:p>
    <w:p w:rsidR="007147DA" w:rsidRDefault="007147DA" w:rsidP="008D15F1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8D15F1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8D15F1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8D15F1">
      <w:pPr>
        <w:pStyle w:val="NoSpacing"/>
        <w:ind w:left="72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Resim 5" o:spid="_x0000_s1031" type="#_x0000_t75" style="position:absolute;left:0;text-align:left;margin-left:250.35pt;margin-top:1pt;width:157.5pt;height:106.5pt;z-index:251654144;visibility:visible;mso-position-horizontal-relative:margin" wrapcoords="-103 0 -103 21448 21600 21448 21600 0 -103 0">
            <v:imagedata r:id="rId6" o:title=""/>
            <w10:wrap type="through" anchorx="margin"/>
          </v:shape>
        </w:pict>
      </w:r>
    </w:p>
    <w:p w:rsidR="007147DA" w:rsidRDefault="007147DA" w:rsidP="008D15F1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8D15F1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8D15F1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8D15F1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8D15F1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8D15F1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8D15F1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8D15F1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8D15F1">
      <w:pPr>
        <w:pStyle w:val="NoSpacing"/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Öğrenciler hangi kelimeleri söylerse öğretmenin isteğini doğru yapmış olur?</w:t>
      </w:r>
    </w:p>
    <w:p w:rsidR="007147DA" w:rsidRDefault="007147DA" w:rsidP="008D15F1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B55E0B">
      <w:pPr>
        <w:pStyle w:val="NoSpacing"/>
        <w:numPr>
          <w:ilvl w:val="0"/>
          <w:numId w:val="2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– çok – orta </w:t>
      </w:r>
    </w:p>
    <w:p w:rsidR="007147DA" w:rsidRDefault="007147DA" w:rsidP="00B55E0B">
      <w:pPr>
        <w:pStyle w:val="NoSpacing"/>
        <w:numPr>
          <w:ilvl w:val="0"/>
          <w:numId w:val="2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iyilik – hoşgörü – mutluluk </w:t>
      </w:r>
    </w:p>
    <w:p w:rsidR="007147DA" w:rsidRPr="00B55E0B" w:rsidRDefault="007147DA" w:rsidP="00B55E0B">
      <w:pPr>
        <w:pStyle w:val="NoSpacing"/>
        <w:numPr>
          <w:ilvl w:val="0"/>
          <w:numId w:val="2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dolu – boş – yarım </w:t>
      </w:r>
    </w:p>
    <w:p w:rsidR="007147DA" w:rsidRDefault="007147DA" w:rsidP="008D15F1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177EFB">
      <w:pPr>
        <w:pStyle w:val="NoSpacing"/>
        <w:ind w:left="1080"/>
        <w:rPr>
          <w:rFonts w:ascii="Times New Roman" w:hAnsi="Times New Roman"/>
          <w:b/>
        </w:rPr>
      </w:pPr>
    </w:p>
    <w:p w:rsidR="007147DA" w:rsidRDefault="007147DA" w:rsidP="00177EFB">
      <w:pPr>
        <w:pStyle w:val="NoSpacing"/>
        <w:ind w:left="1080"/>
        <w:rPr>
          <w:rFonts w:ascii="Times New Roman" w:hAnsi="Times New Roman"/>
          <w:b/>
        </w:rPr>
      </w:pPr>
    </w:p>
    <w:p w:rsidR="007147DA" w:rsidRDefault="007147DA" w:rsidP="00177EFB">
      <w:pPr>
        <w:pStyle w:val="NoSpacing"/>
        <w:ind w:left="1080"/>
        <w:rPr>
          <w:rFonts w:ascii="Times New Roman" w:hAnsi="Times New Roman"/>
          <w:b/>
        </w:rPr>
      </w:pPr>
    </w:p>
    <w:p w:rsidR="007147DA" w:rsidRDefault="007147DA" w:rsidP="008D15F1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Aşağıdaki sözcüklerden hangisi daha kapsamlıdır?</w:t>
      </w:r>
    </w:p>
    <w:p w:rsidR="007147DA" w:rsidRDefault="007147DA" w:rsidP="00586342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586342">
      <w:pPr>
        <w:pStyle w:val="NoSpacing"/>
        <w:numPr>
          <w:ilvl w:val="0"/>
          <w:numId w:val="23"/>
        </w:numPr>
        <w:rPr>
          <w:rFonts w:ascii="Times New Roman" w:hAnsi="Times New Roman"/>
        </w:rPr>
      </w:pPr>
      <w:r>
        <w:rPr>
          <w:rFonts w:ascii="Times New Roman" w:hAnsi="Times New Roman"/>
        </w:rPr>
        <w:t>Türkiye</w:t>
      </w:r>
    </w:p>
    <w:p w:rsidR="007147DA" w:rsidRDefault="007147DA" w:rsidP="00586342">
      <w:pPr>
        <w:pStyle w:val="NoSpacing"/>
        <w:numPr>
          <w:ilvl w:val="0"/>
          <w:numId w:val="23"/>
        </w:numPr>
        <w:rPr>
          <w:rFonts w:ascii="Times New Roman" w:hAnsi="Times New Roman"/>
        </w:rPr>
      </w:pPr>
      <w:r>
        <w:rPr>
          <w:rFonts w:ascii="Times New Roman" w:hAnsi="Times New Roman"/>
        </w:rPr>
        <w:t>İstanbul</w:t>
      </w:r>
    </w:p>
    <w:p w:rsidR="007147DA" w:rsidRDefault="007147DA" w:rsidP="00586342">
      <w:pPr>
        <w:pStyle w:val="NoSpacing"/>
        <w:numPr>
          <w:ilvl w:val="0"/>
          <w:numId w:val="23"/>
        </w:numPr>
        <w:rPr>
          <w:rFonts w:ascii="Times New Roman" w:hAnsi="Times New Roman"/>
        </w:rPr>
      </w:pPr>
      <w:r>
        <w:rPr>
          <w:rFonts w:ascii="Times New Roman" w:hAnsi="Times New Roman"/>
        </w:rPr>
        <w:t>Aydoğan Sokak</w:t>
      </w:r>
    </w:p>
    <w:p w:rsidR="007147DA" w:rsidRDefault="007147DA" w:rsidP="00586342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586342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586342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586342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8D15F1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Aşağıdaki cümlelerin hangisinde terim anlamlı bir kelime </w:t>
      </w:r>
      <w:r w:rsidRPr="0078559E">
        <w:rPr>
          <w:rFonts w:ascii="Times New Roman" w:hAnsi="Times New Roman"/>
          <w:b/>
          <w:u w:val="single"/>
        </w:rPr>
        <w:t>yoktur</w:t>
      </w:r>
      <w:r>
        <w:rPr>
          <w:rFonts w:ascii="Times New Roman" w:hAnsi="Times New Roman"/>
          <w:b/>
        </w:rPr>
        <w:t>?</w:t>
      </w:r>
    </w:p>
    <w:p w:rsidR="007147DA" w:rsidRDefault="007147DA" w:rsidP="0078559E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78559E">
      <w:pPr>
        <w:pStyle w:val="NoSpacing"/>
        <w:numPr>
          <w:ilvl w:val="0"/>
          <w:numId w:val="24"/>
        </w:numPr>
        <w:rPr>
          <w:rFonts w:ascii="Times New Roman" w:hAnsi="Times New Roman"/>
        </w:rPr>
      </w:pPr>
      <w:r>
        <w:rPr>
          <w:rFonts w:ascii="Times New Roman" w:hAnsi="Times New Roman"/>
        </w:rPr>
        <w:t>Penaltıyı kaçırınca takım arkadaşları ona moral verdi.</w:t>
      </w:r>
    </w:p>
    <w:p w:rsidR="007147DA" w:rsidRDefault="007147DA" w:rsidP="0078559E">
      <w:pPr>
        <w:pStyle w:val="NoSpacing"/>
        <w:numPr>
          <w:ilvl w:val="0"/>
          <w:numId w:val="24"/>
        </w:numPr>
        <w:rPr>
          <w:rFonts w:ascii="Times New Roman" w:hAnsi="Times New Roman"/>
        </w:rPr>
      </w:pPr>
      <w:r>
        <w:rPr>
          <w:rFonts w:ascii="Times New Roman" w:hAnsi="Times New Roman"/>
        </w:rPr>
        <w:t>İki perdelik bir oyun hazırlayıp, sahneleyeceğiz.</w:t>
      </w:r>
    </w:p>
    <w:p w:rsidR="007147DA" w:rsidRDefault="007147DA" w:rsidP="0078559E">
      <w:pPr>
        <w:pStyle w:val="NoSpacing"/>
        <w:numPr>
          <w:ilvl w:val="0"/>
          <w:numId w:val="24"/>
        </w:numPr>
        <w:rPr>
          <w:rFonts w:ascii="Times New Roman" w:hAnsi="Times New Roman"/>
        </w:rPr>
      </w:pPr>
      <w:r>
        <w:rPr>
          <w:rFonts w:ascii="Times New Roman" w:hAnsi="Times New Roman"/>
        </w:rPr>
        <w:t>Bu bina çok eskiydi, yeniden yapılması iyi oldu.</w:t>
      </w:r>
    </w:p>
    <w:p w:rsidR="007147DA" w:rsidRPr="0078559E" w:rsidRDefault="007147DA" w:rsidP="00177EFB">
      <w:pPr>
        <w:pStyle w:val="NoSpacing"/>
        <w:ind w:left="1080"/>
        <w:rPr>
          <w:rFonts w:ascii="Times New Roman" w:hAnsi="Times New Roman"/>
        </w:rPr>
      </w:pPr>
    </w:p>
    <w:p w:rsidR="007147DA" w:rsidRDefault="007147DA" w:rsidP="0078559E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78559E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8D15F1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Aşağıdaki kelimelerden hangisinin eş seslisi vardır?</w:t>
      </w:r>
    </w:p>
    <w:p w:rsidR="007147DA" w:rsidRDefault="007147DA" w:rsidP="00893AE2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893AE2">
      <w:pPr>
        <w:pStyle w:val="NoSpacing"/>
        <w:numPr>
          <w:ilvl w:val="0"/>
          <w:numId w:val="25"/>
        </w:numPr>
        <w:rPr>
          <w:rFonts w:ascii="Times New Roman" w:hAnsi="Times New Roman"/>
        </w:rPr>
      </w:pPr>
      <w:r>
        <w:rPr>
          <w:rFonts w:ascii="Times New Roman" w:hAnsi="Times New Roman"/>
        </w:rPr>
        <w:t>buz              b) güz             c) bin</w:t>
      </w:r>
    </w:p>
    <w:p w:rsidR="007147DA" w:rsidRDefault="007147DA" w:rsidP="00893AE2">
      <w:pPr>
        <w:pStyle w:val="NoSpacing"/>
        <w:ind w:left="1080"/>
        <w:rPr>
          <w:rFonts w:ascii="Times New Roman" w:hAnsi="Times New Roman"/>
        </w:rPr>
      </w:pPr>
    </w:p>
    <w:p w:rsidR="007147DA" w:rsidRDefault="007147DA" w:rsidP="00893AE2">
      <w:pPr>
        <w:pStyle w:val="NoSpacing"/>
        <w:ind w:left="1080"/>
        <w:rPr>
          <w:rFonts w:ascii="Times New Roman" w:hAnsi="Times New Roman"/>
        </w:rPr>
      </w:pPr>
    </w:p>
    <w:p w:rsidR="007147DA" w:rsidRDefault="007147DA" w:rsidP="008D15F1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Aşağıdaki öğrencilerden hangisi </w:t>
      </w:r>
      <w:r w:rsidRPr="00CE0F43">
        <w:rPr>
          <w:rFonts w:ascii="Times New Roman" w:hAnsi="Times New Roman"/>
        </w:rPr>
        <w:t>“boş”</w:t>
      </w:r>
      <w:r>
        <w:rPr>
          <w:rFonts w:ascii="Times New Roman" w:hAnsi="Times New Roman"/>
          <w:b/>
        </w:rPr>
        <w:t xml:space="preserve"> sözcüğünü gerçek anlamıyla kullanmıştır?</w:t>
      </w:r>
    </w:p>
    <w:p w:rsidR="007147DA" w:rsidRDefault="007147DA" w:rsidP="00CB206A">
      <w:pPr>
        <w:pStyle w:val="NoSpacing"/>
        <w:ind w:left="72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Köşeleri Yuvarlanmış Dikdörtgen Belirtme Çizgisi 8" o:spid="_x0000_s1032" type="#_x0000_t62" style="position:absolute;left:0;text-align:left;margin-left:85.9pt;margin-top:12.7pt;width:120pt;height:3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" adj="-1395,21524" strokeweight="1pt">
            <v:textbox>
              <w:txbxContent>
                <w:p w:rsidR="007147DA" w:rsidRPr="00366956" w:rsidRDefault="007147DA" w:rsidP="00366956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Boş bakışlarla etrafı seyrediyordu.</w:t>
                  </w:r>
                </w:p>
              </w:txbxContent>
            </v:textbox>
          </v:shape>
        </w:pict>
      </w:r>
    </w:p>
    <w:p w:rsidR="007147DA" w:rsidRPr="00CB206A" w:rsidRDefault="007147DA" w:rsidP="00CB206A">
      <w:pPr>
        <w:pStyle w:val="NoSpacing"/>
        <w:numPr>
          <w:ilvl w:val="0"/>
          <w:numId w:val="27"/>
        </w:numPr>
        <w:rPr>
          <w:rFonts w:ascii="Times New Roman" w:hAnsi="Times New Roman"/>
        </w:rPr>
      </w:pPr>
    </w:p>
    <w:p w:rsidR="007147DA" w:rsidRDefault="007147DA" w:rsidP="00CB206A">
      <w:pPr>
        <w:pStyle w:val="NoSpacing"/>
        <w:ind w:left="72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Resim 7" o:spid="_x0000_s1033" type="#_x0000_t75" style="position:absolute;left:0;text-align:left;margin-left:47.65pt;margin-top:.9pt;width:34.5pt;height:38.25pt;z-index:251656192;visibility:visible" wrapcoords="-470 0 -470 21176 21600 21176 21600 0 -470 0">
            <v:imagedata r:id="rId7" o:title=""/>
            <w10:wrap type="through"/>
          </v:shape>
        </w:pict>
      </w:r>
    </w:p>
    <w:p w:rsidR="007147DA" w:rsidRDefault="007147DA" w:rsidP="00CB206A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CE0F43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CE0F43">
      <w:pPr>
        <w:pStyle w:val="NoSpacing"/>
        <w:ind w:left="720"/>
        <w:rPr>
          <w:rFonts w:ascii="Times New Roman" w:hAnsi="Times New Roman"/>
          <w:b/>
        </w:rPr>
      </w:pPr>
    </w:p>
    <w:p w:rsidR="007147DA" w:rsidRPr="00366956" w:rsidRDefault="007147DA" w:rsidP="00366956">
      <w:pPr>
        <w:pStyle w:val="NoSpacing"/>
        <w:numPr>
          <w:ilvl w:val="0"/>
          <w:numId w:val="27"/>
        </w:numPr>
        <w:rPr>
          <w:rFonts w:ascii="Times New Roman" w:hAnsi="Times New Roman"/>
        </w:rPr>
      </w:pPr>
      <w:r>
        <w:rPr>
          <w:noProof/>
          <w:lang w:eastAsia="tr-TR"/>
        </w:rPr>
        <w:pict>
          <v:shape id="Köşeleri Yuvarlanmış Dikdörtgen Belirtme Çizgisi 10" o:spid="_x0000_s1034" type="#_x0000_t62" style="position:absolute;left:0;text-align:left;margin-left:148.8pt;margin-top:.5pt;width:120pt;height:39pt;z-index:251659264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" adj="-1395,21524" fillcolor="window" strokecolor="windowText" strokeweight="1pt">
            <v:textbox>
              <w:txbxContent>
                <w:p w:rsidR="007147DA" w:rsidRPr="00366956" w:rsidRDefault="007147DA" w:rsidP="00366956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Kitaplarını boş bir kutuya koydu.</w:t>
                  </w:r>
                </w:p>
              </w:txbxContent>
            </v:textbox>
          </v:shape>
        </w:pict>
      </w:r>
    </w:p>
    <w:p w:rsidR="007147DA" w:rsidRDefault="007147DA" w:rsidP="00CE0F43">
      <w:pPr>
        <w:pStyle w:val="NoSpacing"/>
        <w:ind w:left="72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Resim 9" o:spid="_x0000_s1035" type="#_x0000_t75" style="position:absolute;left:0;text-align:left;margin-left:47.65pt;margin-top:.75pt;width:34.5pt;height:37.5pt;z-index:251658240;visibility:visible" wrapcoords="-470 0 -470 21168 21600 21168 21600 0 -470 0">
            <v:imagedata r:id="rId8" o:title=""/>
            <w10:wrap type="through"/>
          </v:shape>
        </w:pict>
      </w:r>
    </w:p>
    <w:p w:rsidR="007147DA" w:rsidRDefault="007147DA" w:rsidP="00CE0F43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CE0F43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CE0F43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366956">
      <w:pPr>
        <w:pStyle w:val="NoSpacing"/>
        <w:numPr>
          <w:ilvl w:val="0"/>
          <w:numId w:val="27"/>
        </w:numPr>
        <w:rPr>
          <w:rFonts w:ascii="Times New Roman" w:hAnsi="Times New Roman"/>
        </w:rPr>
      </w:pPr>
      <w:r>
        <w:rPr>
          <w:noProof/>
          <w:lang w:eastAsia="tr-TR"/>
        </w:rPr>
        <w:pict>
          <v:shape id="Köşeleri Yuvarlanmış Dikdörtgen Belirtme Çizgisi 12" o:spid="_x0000_s1036" type="#_x0000_t62" style="position:absolute;left:0;text-align:left;margin-left:90.4pt;margin-top:.5pt;width:120pt;height:3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" adj="-2205,20277" fillcolor="window" strokecolor="windowText" strokeweight="1pt">
            <v:textbox>
              <w:txbxContent>
                <w:p w:rsidR="007147DA" w:rsidRPr="00366956" w:rsidRDefault="007147DA" w:rsidP="00366956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Boş sözlere aldanma sakın!</w:t>
                  </w:r>
                </w:p>
              </w:txbxContent>
            </v:textbox>
          </v:shape>
        </w:pict>
      </w:r>
      <w:r>
        <w:rPr>
          <w:rFonts w:ascii="Times New Roman" w:hAnsi="Times New Roman"/>
        </w:rPr>
        <w:t xml:space="preserve">   </w:t>
      </w:r>
    </w:p>
    <w:p w:rsidR="007147DA" w:rsidRDefault="007147DA" w:rsidP="00366956">
      <w:pPr>
        <w:pStyle w:val="NoSpacing"/>
        <w:ind w:left="1080"/>
        <w:rPr>
          <w:rFonts w:ascii="Times New Roman" w:hAnsi="Times New Roman"/>
        </w:rPr>
      </w:pPr>
      <w:r>
        <w:rPr>
          <w:noProof/>
          <w:lang w:eastAsia="tr-TR"/>
        </w:rPr>
        <w:pict>
          <v:shape id="Resim 11" o:spid="_x0000_s1037" type="#_x0000_t75" style="position:absolute;left:0;text-align:left;margin-left:48.35pt;margin-top:1.35pt;width:33.75pt;height:41.25pt;z-index:251660288;visibility:visible" wrapcoords="-480 0 -480 21207 21600 21207 21600 0 -480 0">
            <v:imagedata r:id="rId9" o:title=""/>
            <w10:wrap type="through"/>
          </v:shape>
        </w:pict>
      </w:r>
    </w:p>
    <w:p w:rsidR="007147DA" w:rsidRDefault="007147DA" w:rsidP="00366956">
      <w:pPr>
        <w:pStyle w:val="NoSpacing"/>
        <w:ind w:left="1080"/>
        <w:rPr>
          <w:rFonts w:ascii="Times New Roman" w:hAnsi="Times New Roman"/>
        </w:rPr>
      </w:pPr>
    </w:p>
    <w:p w:rsidR="007147DA" w:rsidRDefault="007147DA" w:rsidP="00366956">
      <w:pPr>
        <w:pStyle w:val="NoSpacing"/>
        <w:ind w:left="1080"/>
        <w:rPr>
          <w:rFonts w:ascii="Times New Roman" w:hAnsi="Times New Roman"/>
        </w:rPr>
      </w:pPr>
    </w:p>
    <w:p w:rsidR="007147DA" w:rsidRDefault="007147DA" w:rsidP="00366956">
      <w:pPr>
        <w:pStyle w:val="NoSpacing"/>
        <w:ind w:left="1080"/>
        <w:rPr>
          <w:rFonts w:ascii="Times New Roman" w:hAnsi="Times New Roman"/>
        </w:rPr>
      </w:pPr>
    </w:p>
    <w:p w:rsidR="007147DA" w:rsidRDefault="007147DA" w:rsidP="00366956">
      <w:pPr>
        <w:pStyle w:val="NoSpacing"/>
        <w:ind w:left="1080"/>
        <w:rPr>
          <w:rFonts w:ascii="Times New Roman" w:hAnsi="Times New Roman"/>
        </w:rPr>
      </w:pPr>
    </w:p>
    <w:p w:rsidR="007147DA" w:rsidRPr="00366956" w:rsidRDefault="007147DA" w:rsidP="00366956">
      <w:pPr>
        <w:pStyle w:val="NoSpacing"/>
        <w:ind w:left="1080"/>
        <w:rPr>
          <w:rFonts w:ascii="Times New Roman" w:hAnsi="Times New Roman"/>
        </w:rPr>
      </w:pPr>
    </w:p>
    <w:p w:rsidR="007147DA" w:rsidRDefault="007147DA" w:rsidP="008D15F1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Aşağıdaki kelime çiftlerinden hangisinin arasındaki ilişki diğerlerinden </w:t>
      </w:r>
      <w:r w:rsidRPr="00EF5BE4">
        <w:rPr>
          <w:rFonts w:ascii="Times New Roman" w:hAnsi="Times New Roman"/>
          <w:b/>
          <w:u w:val="single"/>
        </w:rPr>
        <w:t>farklıdır</w:t>
      </w:r>
      <w:r>
        <w:rPr>
          <w:rFonts w:ascii="Times New Roman" w:hAnsi="Times New Roman"/>
          <w:b/>
        </w:rPr>
        <w:t>?</w:t>
      </w:r>
    </w:p>
    <w:p w:rsidR="007147DA" w:rsidRDefault="007147DA" w:rsidP="00EF5BE4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EF5BE4">
      <w:pPr>
        <w:pStyle w:val="NoSpacing"/>
        <w:numPr>
          <w:ilvl w:val="0"/>
          <w:numId w:val="28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kasap – et </w:t>
      </w:r>
    </w:p>
    <w:p w:rsidR="007147DA" w:rsidRDefault="007147DA" w:rsidP="00EF5BE4">
      <w:pPr>
        <w:pStyle w:val="NoSpacing"/>
        <w:numPr>
          <w:ilvl w:val="0"/>
          <w:numId w:val="28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okul – defter </w:t>
      </w:r>
    </w:p>
    <w:p w:rsidR="007147DA" w:rsidRDefault="007147DA" w:rsidP="00EF5BE4">
      <w:pPr>
        <w:pStyle w:val="NoSpacing"/>
        <w:numPr>
          <w:ilvl w:val="0"/>
          <w:numId w:val="28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fırın – ekmek </w:t>
      </w:r>
    </w:p>
    <w:p w:rsidR="007147DA" w:rsidRDefault="007147DA" w:rsidP="00EF5BE4">
      <w:pPr>
        <w:pStyle w:val="NoSpacing"/>
        <w:ind w:left="1080"/>
        <w:rPr>
          <w:rFonts w:ascii="Times New Roman" w:hAnsi="Times New Roman"/>
        </w:rPr>
      </w:pPr>
    </w:p>
    <w:p w:rsidR="007147DA" w:rsidRDefault="007147DA" w:rsidP="00EF5BE4">
      <w:pPr>
        <w:pStyle w:val="NoSpacing"/>
        <w:ind w:left="1080"/>
        <w:rPr>
          <w:rFonts w:ascii="Times New Roman" w:hAnsi="Times New Roman"/>
        </w:rPr>
      </w:pPr>
    </w:p>
    <w:p w:rsidR="007147DA" w:rsidRDefault="007147DA" w:rsidP="008D15F1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Aşağıdaki kelime çiftlerinden hangisi arasındaki anlam ilişkisi farklıdır?</w:t>
      </w:r>
    </w:p>
    <w:p w:rsidR="007147DA" w:rsidRDefault="007147DA" w:rsidP="00EF5BE4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EF5BE4">
      <w:pPr>
        <w:pStyle w:val="NoSpacing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duygu – his </w:t>
      </w:r>
    </w:p>
    <w:p w:rsidR="007147DA" w:rsidRDefault="007147DA" w:rsidP="00EF5BE4">
      <w:pPr>
        <w:pStyle w:val="NoSpacing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yaşlı – genç </w:t>
      </w:r>
    </w:p>
    <w:p w:rsidR="007147DA" w:rsidRPr="00EF5BE4" w:rsidRDefault="007147DA" w:rsidP="00EF5BE4">
      <w:pPr>
        <w:pStyle w:val="NoSpacing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rüzgar – yel  </w:t>
      </w:r>
    </w:p>
    <w:p w:rsidR="007147DA" w:rsidRDefault="007147DA" w:rsidP="00EF5BE4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EF5BE4">
      <w:pPr>
        <w:pStyle w:val="NoSpacing"/>
        <w:ind w:left="108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Köşeleri Yuvarlanmış Dikdörtgen Belirtme Çizgisi 14" o:spid="_x0000_s1038" type="#_x0000_t62" style="position:absolute;left:0;text-align:left;margin-left:70.15pt;margin-top:9.5pt;width:150.75pt;height:5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" adj="2964,26484" strokeweight="1pt">
            <v:textbox>
              <w:txbxContent>
                <w:p w:rsidR="007147DA" w:rsidRPr="006A3F29" w:rsidRDefault="007147DA" w:rsidP="006A3F29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</w:rPr>
                    <w:t xml:space="preserve">“Özgürlük” </w:t>
                  </w:r>
                  <w:r>
                    <w:rPr>
                      <w:rFonts w:ascii="Times New Roman" w:hAnsi="Times New Roman"/>
                      <w:b/>
                    </w:rPr>
                    <w:t>sözcüğünün eş anlamlısı aşağıdakilerden hangisidir?</w:t>
                  </w:r>
                </w:p>
              </w:txbxContent>
            </v:textbox>
          </v:shape>
        </w:pict>
      </w:r>
    </w:p>
    <w:p w:rsidR="007147DA" w:rsidRDefault="007147DA" w:rsidP="006A3F29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</w:t>
      </w:r>
    </w:p>
    <w:p w:rsidR="007147DA" w:rsidRDefault="007147DA" w:rsidP="006A3F29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6A3F29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6A3F29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6A3F29">
      <w:pPr>
        <w:pStyle w:val="NoSpacing"/>
        <w:ind w:left="72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Resim 13" o:spid="_x0000_s1039" type="#_x0000_t75" style="position:absolute;left:0;text-align:left;margin-left:17.25pt;margin-top:1pt;width:1in;height:73.5pt;z-index:251662336;visibility:visible;mso-position-horizontal-relative:margin" wrapcoords="-225 0 -225 21380 21600 21380 21600 0 -225 0">
            <v:imagedata r:id="rId10" o:title=""/>
            <w10:wrap type="through" anchorx="margin"/>
          </v:shape>
        </w:pict>
      </w:r>
    </w:p>
    <w:p w:rsidR="007147DA" w:rsidRDefault="007147DA" w:rsidP="006A3F29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6A3F29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6A3F29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6A3F29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6A3F29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6A3F29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6A3F29">
      <w:pPr>
        <w:pStyle w:val="NoSpacing"/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Hikmet’in okuduğu sorunun cevabı aşağıdakilerden hangisidir?</w:t>
      </w:r>
    </w:p>
    <w:p w:rsidR="007147DA" w:rsidRDefault="007147DA" w:rsidP="006A3F29">
      <w:pPr>
        <w:pStyle w:val="NoSpacing"/>
        <w:ind w:left="720"/>
        <w:rPr>
          <w:rFonts w:ascii="Times New Roman" w:hAnsi="Times New Roman"/>
          <w:b/>
        </w:rPr>
      </w:pPr>
    </w:p>
    <w:p w:rsidR="007147DA" w:rsidRPr="006A3F29" w:rsidRDefault="007147DA" w:rsidP="006A3F29">
      <w:pPr>
        <w:pStyle w:val="NoSpacing"/>
        <w:numPr>
          <w:ilvl w:val="0"/>
          <w:numId w:val="31"/>
        </w:numPr>
        <w:rPr>
          <w:rFonts w:ascii="Times New Roman" w:hAnsi="Times New Roman"/>
        </w:rPr>
      </w:pPr>
      <w:r>
        <w:rPr>
          <w:rFonts w:ascii="Times New Roman" w:hAnsi="Times New Roman"/>
        </w:rPr>
        <w:t>Hürriyet      b) Esaret      c) Esir</w:t>
      </w:r>
    </w:p>
    <w:p w:rsidR="007147DA" w:rsidRDefault="007147DA" w:rsidP="006A3F29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6A3F29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Aşağıdaki cümlelerde geçen altı çizili sözcüklerden hangisi mecaz anlamda kullanılmıştır?</w:t>
      </w:r>
    </w:p>
    <w:p w:rsidR="007147DA" w:rsidRDefault="007147DA" w:rsidP="00E16AE3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E16AE3">
      <w:pPr>
        <w:pStyle w:val="NoSpacing"/>
        <w:numPr>
          <w:ilvl w:val="0"/>
          <w:numId w:val="3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Bu poşetler çok </w:t>
      </w:r>
      <w:r w:rsidRPr="00E16AE3">
        <w:rPr>
          <w:rFonts w:ascii="Times New Roman" w:hAnsi="Times New Roman"/>
          <w:u w:val="single"/>
        </w:rPr>
        <w:t>ağır</w:t>
      </w:r>
      <w:r>
        <w:rPr>
          <w:rFonts w:ascii="Times New Roman" w:hAnsi="Times New Roman"/>
        </w:rPr>
        <w:t xml:space="preserve"> gerçekten.</w:t>
      </w:r>
    </w:p>
    <w:p w:rsidR="007147DA" w:rsidRDefault="007147DA" w:rsidP="00E16AE3">
      <w:pPr>
        <w:pStyle w:val="NoSpacing"/>
        <w:numPr>
          <w:ilvl w:val="0"/>
          <w:numId w:val="3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O </w:t>
      </w:r>
      <w:r w:rsidRPr="00E16AE3">
        <w:rPr>
          <w:rFonts w:ascii="Times New Roman" w:hAnsi="Times New Roman"/>
          <w:u w:val="single"/>
        </w:rPr>
        <w:t>ağır</w:t>
      </w:r>
      <w:r>
        <w:rPr>
          <w:rFonts w:ascii="Times New Roman" w:hAnsi="Times New Roman"/>
        </w:rPr>
        <w:t xml:space="preserve"> televizyonu nasıl tek başına taşıdın?</w:t>
      </w:r>
    </w:p>
    <w:p w:rsidR="007147DA" w:rsidRDefault="007147DA" w:rsidP="00E16AE3">
      <w:pPr>
        <w:pStyle w:val="NoSpacing"/>
        <w:numPr>
          <w:ilvl w:val="0"/>
          <w:numId w:val="3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Söylediğin sözler bana çok </w:t>
      </w:r>
      <w:r w:rsidRPr="00E16AE3">
        <w:rPr>
          <w:rFonts w:ascii="Times New Roman" w:hAnsi="Times New Roman"/>
          <w:u w:val="single"/>
        </w:rPr>
        <w:t>ağır</w:t>
      </w:r>
      <w:r>
        <w:rPr>
          <w:rFonts w:ascii="Times New Roman" w:hAnsi="Times New Roman"/>
        </w:rPr>
        <w:t xml:space="preserve"> geldi.</w:t>
      </w:r>
    </w:p>
    <w:p w:rsidR="007147DA" w:rsidRDefault="007147DA" w:rsidP="00E16AE3">
      <w:pPr>
        <w:pStyle w:val="NoSpacing"/>
        <w:ind w:left="1080"/>
        <w:rPr>
          <w:rFonts w:ascii="Times New Roman" w:hAnsi="Times New Roman"/>
        </w:rPr>
      </w:pPr>
    </w:p>
    <w:p w:rsidR="007147DA" w:rsidRDefault="007147DA" w:rsidP="00E16AE3">
      <w:pPr>
        <w:pStyle w:val="NoSpacing"/>
        <w:ind w:left="1080"/>
        <w:rPr>
          <w:rFonts w:ascii="Times New Roman" w:hAnsi="Times New Roman"/>
        </w:rPr>
      </w:pPr>
    </w:p>
    <w:p w:rsidR="007147DA" w:rsidRDefault="007147DA" w:rsidP="00E16AE3">
      <w:pPr>
        <w:pStyle w:val="NoSpacing"/>
        <w:ind w:left="1080"/>
        <w:rPr>
          <w:rFonts w:ascii="Times New Roman" w:hAnsi="Times New Roman"/>
        </w:rPr>
      </w:pPr>
    </w:p>
    <w:p w:rsidR="007147DA" w:rsidRDefault="007147DA" w:rsidP="00E16AE3">
      <w:pPr>
        <w:pStyle w:val="NoSpacing"/>
        <w:ind w:left="1080"/>
        <w:rPr>
          <w:rFonts w:ascii="Times New Roman" w:hAnsi="Times New Roman"/>
        </w:rPr>
      </w:pPr>
    </w:p>
    <w:p w:rsidR="007147DA" w:rsidRPr="00E16AE3" w:rsidRDefault="007147DA" w:rsidP="00E16AE3">
      <w:pPr>
        <w:pStyle w:val="NoSpacing"/>
        <w:ind w:left="1080"/>
        <w:rPr>
          <w:rFonts w:ascii="Times New Roman" w:hAnsi="Times New Roman"/>
        </w:rPr>
      </w:pPr>
    </w:p>
    <w:p w:rsidR="007147DA" w:rsidRDefault="007147DA" w:rsidP="006A3F29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Aşağıdaki kelimeleri birbirlerinin zıt anlamlıları ile eşleştirmek isterseniz, hangi kelime boşta kalır?</w:t>
      </w:r>
    </w:p>
    <w:p w:rsidR="007147DA" w:rsidRDefault="007147DA" w:rsidP="00E16AE3">
      <w:pPr>
        <w:pStyle w:val="NoSpacing"/>
        <w:ind w:left="72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0" type="#_x0000_t202" style="position:absolute;left:0;text-align:left;margin-left:52.15pt;margin-top:45.35pt;width:128.25pt;height:113.25pt;z-index:25166540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" fillcolor="yellow">
            <v:textbox>
              <w:txbxContent>
                <w:p w:rsidR="007147DA" w:rsidRPr="007D291E" w:rsidRDefault="007147DA">
                  <w:pPr>
                    <w:rPr>
                      <w:b/>
                    </w:rPr>
                  </w:pPr>
                  <w:r w:rsidRPr="007D291E">
                    <w:rPr>
                      <w:b/>
                    </w:rPr>
                    <w:t xml:space="preserve">           Aç</w:t>
                  </w:r>
                </w:p>
                <w:p w:rsidR="007147DA" w:rsidRPr="007D291E" w:rsidRDefault="007147DA">
                  <w:pPr>
                    <w:rPr>
                      <w:b/>
                    </w:rPr>
                  </w:pPr>
                  <w:r w:rsidRPr="007D291E">
                    <w:rPr>
                      <w:b/>
                    </w:rPr>
                    <w:t xml:space="preserve">           Kış</w:t>
                  </w:r>
                </w:p>
                <w:p w:rsidR="007147DA" w:rsidRPr="007D291E" w:rsidRDefault="007147DA">
                  <w:pPr>
                    <w:rPr>
                      <w:b/>
                    </w:rPr>
                  </w:pPr>
                  <w:r w:rsidRPr="007D291E">
                    <w:rPr>
                      <w:b/>
                    </w:rPr>
                    <w:t xml:space="preserve">           Ağır</w:t>
                  </w:r>
                </w:p>
                <w:p w:rsidR="007147DA" w:rsidRPr="007D291E" w:rsidRDefault="007147DA">
                  <w:pPr>
                    <w:rPr>
                      <w:b/>
                    </w:rPr>
                  </w:pPr>
                  <w:r w:rsidRPr="007D291E">
                    <w:rPr>
                      <w:b/>
                    </w:rPr>
                    <w:t xml:space="preserve">           Hafif     </w:t>
                  </w:r>
                </w:p>
                <w:p w:rsidR="007147DA" w:rsidRPr="007D291E" w:rsidRDefault="007147DA">
                  <w:pPr>
                    <w:rPr>
                      <w:b/>
                    </w:rPr>
                  </w:pPr>
                  <w:r w:rsidRPr="007D291E">
                    <w:rPr>
                      <w:b/>
                    </w:rPr>
                    <w:t xml:space="preserve">           Tok             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Resim 15" o:spid="_x0000_s1041" type="#_x0000_t75" style="position:absolute;left:0;text-align:left;margin-left:133.25pt;margin-top:25.15pt;width:173.25pt;height:155.25pt;z-index:251664384;visibility:visible;mso-position-horizontal:right;mso-position-horizontal-relative:margin" wrapcoords="-94 0 -94 21496 21600 21496 21600 0 -94 0">
            <v:imagedata r:id="rId11" o:title=""/>
            <w10:wrap type="through" anchorx="margin"/>
          </v:shape>
        </w:pict>
      </w:r>
    </w:p>
    <w:p w:rsidR="007147DA" w:rsidRDefault="007147DA" w:rsidP="00E16AE3">
      <w:pPr>
        <w:pStyle w:val="NoSpacing"/>
        <w:ind w:left="720"/>
        <w:rPr>
          <w:rFonts w:ascii="Times New Roman" w:hAnsi="Times New Roman"/>
          <w:b/>
        </w:rPr>
      </w:pPr>
    </w:p>
    <w:p w:rsidR="007147DA" w:rsidRPr="007D291E" w:rsidRDefault="007147DA" w:rsidP="007D291E">
      <w:pPr>
        <w:pStyle w:val="NoSpacing"/>
        <w:numPr>
          <w:ilvl w:val="0"/>
          <w:numId w:val="33"/>
        </w:numPr>
        <w:rPr>
          <w:rFonts w:ascii="Times New Roman" w:hAnsi="Times New Roman"/>
        </w:rPr>
      </w:pPr>
      <w:r>
        <w:rPr>
          <w:rFonts w:ascii="Times New Roman" w:hAnsi="Times New Roman"/>
        </w:rPr>
        <w:t>Hafif               b) Aç             c) Kış</w:t>
      </w:r>
    </w:p>
    <w:p w:rsidR="007147DA" w:rsidRDefault="007147DA" w:rsidP="00E16AE3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E16AE3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E16AE3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E16AE3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E16AE3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6A3F29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 w:rsidRPr="0063325E">
        <w:rPr>
          <w:rFonts w:ascii="Times New Roman" w:hAnsi="Times New Roman"/>
        </w:rPr>
        <w:t>“</w:t>
      </w:r>
      <w:r w:rsidRPr="0063325E">
        <w:rPr>
          <w:rFonts w:ascii="Times New Roman" w:hAnsi="Times New Roman"/>
          <w:u w:val="single"/>
        </w:rPr>
        <w:t>Sürekli</w:t>
      </w:r>
      <w:r w:rsidRPr="0063325E">
        <w:rPr>
          <w:rFonts w:ascii="Times New Roman" w:hAnsi="Times New Roman"/>
        </w:rPr>
        <w:t xml:space="preserve"> bu marketten alışveriş yapardı.”</w:t>
      </w:r>
    </w:p>
    <w:p w:rsidR="007147DA" w:rsidRDefault="007147DA" w:rsidP="0063325E">
      <w:pPr>
        <w:pStyle w:val="NoSpacing"/>
        <w:ind w:left="720"/>
        <w:rPr>
          <w:rFonts w:ascii="Times New Roman" w:hAnsi="Times New Roman"/>
        </w:rPr>
      </w:pPr>
    </w:p>
    <w:p w:rsidR="007147DA" w:rsidRDefault="007147DA" w:rsidP="0063325E">
      <w:pPr>
        <w:pStyle w:val="NoSpacing"/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Altı çizili kelimenin yerine aşağıdakilerden hangisi getirilirse cümlenin anlamı bozulmaz?</w:t>
      </w:r>
    </w:p>
    <w:p w:rsidR="007147DA" w:rsidRDefault="007147DA" w:rsidP="0063325E">
      <w:pPr>
        <w:pStyle w:val="NoSpacing"/>
        <w:ind w:left="720"/>
        <w:rPr>
          <w:rFonts w:ascii="Times New Roman" w:hAnsi="Times New Roman"/>
          <w:b/>
        </w:rPr>
      </w:pPr>
    </w:p>
    <w:p w:rsidR="007147DA" w:rsidRDefault="007147DA" w:rsidP="0063325E">
      <w:pPr>
        <w:pStyle w:val="NoSpacing"/>
        <w:numPr>
          <w:ilvl w:val="0"/>
          <w:numId w:val="34"/>
        </w:numPr>
        <w:rPr>
          <w:rFonts w:ascii="Times New Roman" w:hAnsi="Times New Roman"/>
        </w:rPr>
      </w:pPr>
      <w:r>
        <w:rPr>
          <w:rFonts w:ascii="Times New Roman" w:hAnsi="Times New Roman"/>
        </w:rPr>
        <w:t>devamlı</w:t>
      </w:r>
    </w:p>
    <w:p w:rsidR="007147DA" w:rsidRDefault="007147DA" w:rsidP="0063325E">
      <w:pPr>
        <w:pStyle w:val="NoSpacing"/>
        <w:numPr>
          <w:ilvl w:val="0"/>
          <w:numId w:val="34"/>
        </w:numPr>
        <w:rPr>
          <w:rFonts w:ascii="Times New Roman" w:hAnsi="Times New Roman"/>
        </w:rPr>
      </w:pPr>
      <w:r>
        <w:rPr>
          <w:rFonts w:ascii="Times New Roman" w:hAnsi="Times New Roman"/>
        </w:rPr>
        <w:t>ara sıra</w:t>
      </w:r>
    </w:p>
    <w:p w:rsidR="007147DA" w:rsidRPr="009D2D46" w:rsidRDefault="007147DA" w:rsidP="0065406F">
      <w:pPr>
        <w:pStyle w:val="NoSpacing"/>
        <w:numPr>
          <w:ilvl w:val="0"/>
          <w:numId w:val="34"/>
        </w:numPr>
        <w:rPr>
          <w:rFonts w:ascii="Times New Roman" w:hAnsi="Times New Roman"/>
          <w:b/>
        </w:rPr>
      </w:pPr>
      <w:r w:rsidRPr="0063325E">
        <w:rPr>
          <w:rFonts w:ascii="Times New Roman" w:hAnsi="Times New Roman"/>
        </w:rPr>
        <w:t xml:space="preserve">bazen </w:t>
      </w:r>
    </w:p>
    <w:p w:rsidR="007147DA" w:rsidRDefault="007147DA" w:rsidP="009D2D46">
      <w:pPr>
        <w:pStyle w:val="NoSpacing"/>
        <w:ind w:left="1080"/>
        <w:rPr>
          <w:rFonts w:ascii="Times New Roman" w:hAnsi="Times New Roman"/>
        </w:rPr>
      </w:pPr>
    </w:p>
    <w:p w:rsidR="007147DA" w:rsidRDefault="007147DA" w:rsidP="009D2D46">
      <w:pPr>
        <w:pStyle w:val="NoSpacing"/>
        <w:ind w:left="1080"/>
        <w:rPr>
          <w:rFonts w:ascii="Times New Roman" w:hAnsi="Times New Roman"/>
        </w:rPr>
      </w:pPr>
    </w:p>
    <w:bookmarkStart w:id="0" w:name="_GoBack"/>
    <w:bookmarkEnd w:id="0"/>
    <w:p w:rsidR="007147DA" w:rsidRDefault="007147DA" w:rsidP="00565680">
      <w:pPr>
        <w:jc w:val="center"/>
        <w:rPr>
          <w:sz w:val="24"/>
          <w:szCs w:val="24"/>
        </w:rPr>
      </w:pPr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Hyperlink"/>
          <w:sz w:val="24"/>
          <w:szCs w:val="24"/>
        </w:rPr>
        <w:t>www.sorubak.com</w:t>
      </w:r>
      <w:r>
        <w:fldChar w:fldCharType="end"/>
      </w:r>
      <w:r>
        <w:rPr>
          <w:sz w:val="24"/>
          <w:szCs w:val="24"/>
        </w:rPr>
        <w:t xml:space="preserve"> </w:t>
      </w:r>
    </w:p>
    <w:p w:rsidR="007147DA" w:rsidRPr="00565680" w:rsidRDefault="007147DA" w:rsidP="00565680">
      <w:pPr>
        <w:pStyle w:val="NoSpacing"/>
        <w:ind w:left="1080"/>
      </w:pPr>
    </w:p>
    <w:sectPr w:rsidR="007147DA" w:rsidRPr="00565680" w:rsidSect="00312BFB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1581"/>
    <w:multiLevelType w:val="hybridMultilevel"/>
    <w:tmpl w:val="085C1EDC"/>
    <w:lvl w:ilvl="0" w:tplc="9CB65EC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3CD119C"/>
    <w:multiLevelType w:val="hybridMultilevel"/>
    <w:tmpl w:val="C11030FC"/>
    <w:lvl w:ilvl="0" w:tplc="C34A5F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6A62B6F"/>
    <w:multiLevelType w:val="hybridMultilevel"/>
    <w:tmpl w:val="72B4E8EA"/>
    <w:lvl w:ilvl="0" w:tplc="8D624D5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CB41A25"/>
    <w:multiLevelType w:val="hybridMultilevel"/>
    <w:tmpl w:val="0EE47BCA"/>
    <w:lvl w:ilvl="0" w:tplc="8F32079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EDF2BCC"/>
    <w:multiLevelType w:val="hybridMultilevel"/>
    <w:tmpl w:val="38322B20"/>
    <w:lvl w:ilvl="0" w:tplc="C152026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5603541"/>
    <w:multiLevelType w:val="hybridMultilevel"/>
    <w:tmpl w:val="3B6634B0"/>
    <w:lvl w:ilvl="0" w:tplc="93E2D3A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481272A"/>
    <w:multiLevelType w:val="hybridMultilevel"/>
    <w:tmpl w:val="4CE43436"/>
    <w:lvl w:ilvl="0" w:tplc="984AFDB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6374AEB"/>
    <w:multiLevelType w:val="hybridMultilevel"/>
    <w:tmpl w:val="B1D23AF8"/>
    <w:lvl w:ilvl="0" w:tplc="3CA2A3D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7AC2E5A"/>
    <w:multiLevelType w:val="hybridMultilevel"/>
    <w:tmpl w:val="6444F9E6"/>
    <w:lvl w:ilvl="0" w:tplc="C1E4FCC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96E2719"/>
    <w:multiLevelType w:val="hybridMultilevel"/>
    <w:tmpl w:val="569C10B2"/>
    <w:lvl w:ilvl="0" w:tplc="53C2C76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AE306BA"/>
    <w:multiLevelType w:val="hybridMultilevel"/>
    <w:tmpl w:val="6FAE07A4"/>
    <w:lvl w:ilvl="0" w:tplc="B14E7740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2AE711E9"/>
    <w:multiLevelType w:val="hybridMultilevel"/>
    <w:tmpl w:val="2D383B36"/>
    <w:lvl w:ilvl="0" w:tplc="B55E901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C725E21"/>
    <w:multiLevelType w:val="hybridMultilevel"/>
    <w:tmpl w:val="57769E8E"/>
    <w:lvl w:ilvl="0" w:tplc="F95E39A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461313D"/>
    <w:multiLevelType w:val="hybridMultilevel"/>
    <w:tmpl w:val="E118E370"/>
    <w:lvl w:ilvl="0" w:tplc="73FE591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54607B2"/>
    <w:multiLevelType w:val="hybridMultilevel"/>
    <w:tmpl w:val="7F9273D8"/>
    <w:lvl w:ilvl="0" w:tplc="26DE7DB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62A1714"/>
    <w:multiLevelType w:val="hybridMultilevel"/>
    <w:tmpl w:val="7062E2DE"/>
    <w:lvl w:ilvl="0" w:tplc="D402F6B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BCB179F"/>
    <w:multiLevelType w:val="hybridMultilevel"/>
    <w:tmpl w:val="28D832C6"/>
    <w:lvl w:ilvl="0" w:tplc="FDDA48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3C303BE8"/>
    <w:multiLevelType w:val="hybridMultilevel"/>
    <w:tmpl w:val="B1989276"/>
    <w:lvl w:ilvl="0" w:tplc="96C21B3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E225715"/>
    <w:multiLevelType w:val="hybridMultilevel"/>
    <w:tmpl w:val="A33E14D6"/>
    <w:lvl w:ilvl="0" w:tplc="E9C013B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3240E2B"/>
    <w:multiLevelType w:val="hybridMultilevel"/>
    <w:tmpl w:val="9FECB8FC"/>
    <w:lvl w:ilvl="0" w:tplc="2A2667F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41A5188"/>
    <w:multiLevelType w:val="hybridMultilevel"/>
    <w:tmpl w:val="436007C4"/>
    <w:lvl w:ilvl="0" w:tplc="258A7DD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46F02611"/>
    <w:multiLevelType w:val="hybridMultilevel"/>
    <w:tmpl w:val="C420999A"/>
    <w:lvl w:ilvl="0" w:tplc="57F819D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7EC792A"/>
    <w:multiLevelType w:val="hybridMultilevel"/>
    <w:tmpl w:val="C97C20AA"/>
    <w:lvl w:ilvl="0" w:tplc="961C23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4C4FD5"/>
    <w:multiLevelType w:val="hybridMultilevel"/>
    <w:tmpl w:val="2F46E88E"/>
    <w:lvl w:ilvl="0" w:tplc="20EEB57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4D502CBA"/>
    <w:multiLevelType w:val="hybridMultilevel"/>
    <w:tmpl w:val="0A54B4AE"/>
    <w:lvl w:ilvl="0" w:tplc="6102FB2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4EB35F6F"/>
    <w:multiLevelType w:val="hybridMultilevel"/>
    <w:tmpl w:val="16401320"/>
    <w:lvl w:ilvl="0" w:tplc="CE4CEF5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4EB9465E"/>
    <w:multiLevelType w:val="hybridMultilevel"/>
    <w:tmpl w:val="609CB288"/>
    <w:lvl w:ilvl="0" w:tplc="5D281D4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2CB42A5"/>
    <w:multiLevelType w:val="hybridMultilevel"/>
    <w:tmpl w:val="DBF629C6"/>
    <w:lvl w:ilvl="0" w:tplc="BA92E6E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66290387"/>
    <w:multiLevelType w:val="hybridMultilevel"/>
    <w:tmpl w:val="24D8D44C"/>
    <w:lvl w:ilvl="0" w:tplc="32AA26C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7B84ECC"/>
    <w:multiLevelType w:val="hybridMultilevel"/>
    <w:tmpl w:val="6DA0337A"/>
    <w:lvl w:ilvl="0" w:tplc="6866829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CF53B24"/>
    <w:multiLevelType w:val="hybridMultilevel"/>
    <w:tmpl w:val="8886F0B6"/>
    <w:lvl w:ilvl="0" w:tplc="8A5A30F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17601D5"/>
    <w:multiLevelType w:val="hybridMultilevel"/>
    <w:tmpl w:val="83FE1670"/>
    <w:lvl w:ilvl="0" w:tplc="F5C4237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55467B1"/>
    <w:multiLevelType w:val="hybridMultilevel"/>
    <w:tmpl w:val="91667C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7A55205"/>
    <w:multiLevelType w:val="hybridMultilevel"/>
    <w:tmpl w:val="D8968FA2"/>
    <w:lvl w:ilvl="0" w:tplc="8894400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2"/>
  </w:num>
  <w:num w:numId="2">
    <w:abstractNumId w:val="21"/>
  </w:num>
  <w:num w:numId="3">
    <w:abstractNumId w:val="5"/>
  </w:num>
  <w:num w:numId="4">
    <w:abstractNumId w:val="20"/>
  </w:num>
  <w:num w:numId="5">
    <w:abstractNumId w:val="32"/>
  </w:num>
  <w:num w:numId="6">
    <w:abstractNumId w:val="31"/>
  </w:num>
  <w:num w:numId="7">
    <w:abstractNumId w:val="15"/>
  </w:num>
  <w:num w:numId="8">
    <w:abstractNumId w:val="16"/>
  </w:num>
  <w:num w:numId="9">
    <w:abstractNumId w:val="7"/>
  </w:num>
  <w:num w:numId="10">
    <w:abstractNumId w:val="13"/>
  </w:num>
  <w:num w:numId="11">
    <w:abstractNumId w:val="0"/>
  </w:num>
  <w:num w:numId="12">
    <w:abstractNumId w:val="26"/>
  </w:num>
  <w:num w:numId="13">
    <w:abstractNumId w:val="24"/>
  </w:num>
  <w:num w:numId="14">
    <w:abstractNumId w:val="29"/>
  </w:num>
  <w:num w:numId="15">
    <w:abstractNumId w:val="11"/>
  </w:num>
  <w:num w:numId="16">
    <w:abstractNumId w:val="27"/>
  </w:num>
  <w:num w:numId="17">
    <w:abstractNumId w:val="30"/>
  </w:num>
  <w:num w:numId="18">
    <w:abstractNumId w:val="3"/>
  </w:num>
  <w:num w:numId="19">
    <w:abstractNumId w:val="28"/>
  </w:num>
  <w:num w:numId="20">
    <w:abstractNumId w:val="17"/>
  </w:num>
  <w:num w:numId="21">
    <w:abstractNumId w:val="14"/>
  </w:num>
  <w:num w:numId="22">
    <w:abstractNumId w:val="9"/>
  </w:num>
  <w:num w:numId="23">
    <w:abstractNumId w:val="6"/>
  </w:num>
  <w:num w:numId="24">
    <w:abstractNumId w:val="25"/>
  </w:num>
  <w:num w:numId="25">
    <w:abstractNumId w:val="18"/>
  </w:num>
  <w:num w:numId="26">
    <w:abstractNumId w:val="10"/>
  </w:num>
  <w:num w:numId="27">
    <w:abstractNumId w:val="23"/>
  </w:num>
  <w:num w:numId="28">
    <w:abstractNumId w:val="8"/>
  </w:num>
  <w:num w:numId="29">
    <w:abstractNumId w:val="12"/>
  </w:num>
  <w:num w:numId="30">
    <w:abstractNumId w:val="4"/>
  </w:num>
  <w:num w:numId="31">
    <w:abstractNumId w:val="2"/>
  </w:num>
  <w:num w:numId="32">
    <w:abstractNumId w:val="19"/>
  </w:num>
  <w:num w:numId="33">
    <w:abstractNumId w:val="33"/>
  </w:num>
  <w:num w:numId="3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15C4"/>
    <w:rsid w:val="0000719B"/>
    <w:rsid w:val="00163079"/>
    <w:rsid w:val="00177EFB"/>
    <w:rsid w:val="00187A9C"/>
    <w:rsid w:val="002550B1"/>
    <w:rsid w:val="00285D43"/>
    <w:rsid w:val="002C0740"/>
    <w:rsid w:val="002C3506"/>
    <w:rsid w:val="00312BFB"/>
    <w:rsid w:val="00366956"/>
    <w:rsid w:val="00473084"/>
    <w:rsid w:val="00475C64"/>
    <w:rsid w:val="004A0B1C"/>
    <w:rsid w:val="004B6C1B"/>
    <w:rsid w:val="00516408"/>
    <w:rsid w:val="00557D56"/>
    <w:rsid w:val="00565680"/>
    <w:rsid w:val="00586342"/>
    <w:rsid w:val="005D45CA"/>
    <w:rsid w:val="005E114B"/>
    <w:rsid w:val="00610C14"/>
    <w:rsid w:val="006215C4"/>
    <w:rsid w:val="0063325E"/>
    <w:rsid w:val="00634521"/>
    <w:rsid w:val="0065406F"/>
    <w:rsid w:val="006A3F29"/>
    <w:rsid w:val="007147DA"/>
    <w:rsid w:val="0078559E"/>
    <w:rsid w:val="007D291E"/>
    <w:rsid w:val="008069E5"/>
    <w:rsid w:val="00865C0B"/>
    <w:rsid w:val="00893AE2"/>
    <w:rsid w:val="008D15F1"/>
    <w:rsid w:val="00901D31"/>
    <w:rsid w:val="00916286"/>
    <w:rsid w:val="00934F9C"/>
    <w:rsid w:val="0096407C"/>
    <w:rsid w:val="009D2D46"/>
    <w:rsid w:val="00A102A4"/>
    <w:rsid w:val="00A21525"/>
    <w:rsid w:val="00B30E37"/>
    <w:rsid w:val="00B55E0B"/>
    <w:rsid w:val="00B75FA7"/>
    <w:rsid w:val="00BD06E5"/>
    <w:rsid w:val="00C14E46"/>
    <w:rsid w:val="00C224B4"/>
    <w:rsid w:val="00C54FC0"/>
    <w:rsid w:val="00C91765"/>
    <w:rsid w:val="00CB206A"/>
    <w:rsid w:val="00CE0F43"/>
    <w:rsid w:val="00CF1D2A"/>
    <w:rsid w:val="00D061C0"/>
    <w:rsid w:val="00D27FF7"/>
    <w:rsid w:val="00D33959"/>
    <w:rsid w:val="00DA2E54"/>
    <w:rsid w:val="00E16AE3"/>
    <w:rsid w:val="00E56C55"/>
    <w:rsid w:val="00EF2AD0"/>
    <w:rsid w:val="00EF5BE4"/>
    <w:rsid w:val="00F2065E"/>
    <w:rsid w:val="00FA31E9"/>
    <w:rsid w:val="00FC0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50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F2AD0"/>
    <w:rPr>
      <w:lang w:eastAsia="en-US"/>
    </w:rPr>
  </w:style>
  <w:style w:type="table" w:styleId="TableGrid">
    <w:name w:val="Table Grid"/>
    <w:basedOn w:val="TableNormal"/>
    <w:uiPriority w:val="99"/>
    <w:rsid w:val="00BD06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D2D46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47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340</Words>
  <Characters>1941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ilkergedik@mynet.com</dc:creator>
  <cp:keywords/>
  <dc:description/>
  <cp:lastModifiedBy>BİRSEN</cp:lastModifiedBy>
  <cp:revision>6</cp:revision>
  <cp:lastPrinted>2015-08-01T00:45:00Z</cp:lastPrinted>
  <dcterms:created xsi:type="dcterms:W3CDTF">2015-08-01T00:30:00Z</dcterms:created>
  <dcterms:modified xsi:type="dcterms:W3CDTF">2015-08-11T19:30:00Z</dcterms:modified>
</cp:coreProperties>
</file>